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FB23E" w14:textId="0D439835" w:rsidR="00026521" w:rsidRDefault="00026521" w:rsidP="00026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SCHLEMAN</w:t>
      </w:r>
      <w:r>
        <w:rPr>
          <w:rFonts w:cs="Times New Roman"/>
          <w:szCs w:val="24"/>
        </w:rPr>
        <w:t xml:space="preserve">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04</w:t>
      </w:r>
      <w:r>
        <w:rPr>
          <w:rFonts w:cs="Times New Roman"/>
          <w:szCs w:val="24"/>
        </w:rPr>
        <w:t>)</w:t>
      </w:r>
    </w:p>
    <w:p w14:paraId="39B5AAFF" w14:textId="77777777" w:rsidR="00026521" w:rsidRDefault="00026521" w:rsidP="00026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96DD481" w14:textId="77777777" w:rsidR="00026521" w:rsidRDefault="00026521" w:rsidP="00026521">
      <w:pPr>
        <w:pStyle w:val="NoSpacing"/>
        <w:rPr>
          <w:rFonts w:cs="Times New Roman"/>
          <w:szCs w:val="24"/>
        </w:rPr>
      </w:pPr>
    </w:p>
    <w:p w14:paraId="557E0080" w14:textId="77777777" w:rsidR="00026521" w:rsidRDefault="00026521" w:rsidP="00026521">
      <w:pPr>
        <w:pStyle w:val="NoSpacing"/>
        <w:rPr>
          <w:rFonts w:cs="Times New Roman"/>
          <w:szCs w:val="24"/>
        </w:rPr>
      </w:pPr>
    </w:p>
    <w:p w14:paraId="5DE60BB6" w14:textId="2204F32E" w:rsidR="00026521" w:rsidRDefault="00026521" w:rsidP="00026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Jun.1404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 xml:space="preserve"> at Toryton, Devon.</w:t>
      </w:r>
    </w:p>
    <w:p w14:paraId="5D5C1D75" w14:textId="0789FDE5" w:rsidR="00026521" w:rsidRDefault="00026521" w:rsidP="00026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 436 and 42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>)</w:t>
      </w:r>
    </w:p>
    <w:p w14:paraId="31E2F143" w14:textId="77777777" w:rsidR="00026521" w:rsidRDefault="00026521" w:rsidP="00026521">
      <w:pPr>
        <w:pStyle w:val="NoSpacing"/>
        <w:rPr>
          <w:rFonts w:cs="Times New Roman"/>
          <w:szCs w:val="24"/>
        </w:rPr>
      </w:pPr>
    </w:p>
    <w:p w14:paraId="6A4E766C" w14:textId="77777777" w:rsidR="00026521" w:rsidRDefault="00026521" w:rsidP="00026521">
      <w:pPr>
        <w:pStyle w:val="NoSpacing"/>
        <w:rPr>
          <w:rFonts w:cs="Times New Roman"/>
          <w:szCs w:val="24"/>
        </w:rPr>
      </w:pPr>
    </w:p>
    <w:p w14:paraId="5F21FA54" w14:textId="77777777" w:rsidR="00026521" w:rsidRPr="00D1153B" w:rsidRDefault="00026521" w:rsidP="000265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2022</w:t>
      </w:r>
    </w:p>
    <w:p w14:paraId="22181044" w14:textId="358D5457" w:rsidR="00BA00AB" w:rsidRPr="00026521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0265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17896" w14:textId="77777777" w:rsidR="00026521" w:rsidRDefault="00026521" w:rsidP="009139A6">
      <w:r>
        <w:separator/>
      </w:r>
    </w:p>
  </w:endnote>
  <w:endnote w:type="continuationSeparator" w:id="0">
    <w:p w14:paraId="4D890510" w14:textId="77777777" w:rsidR="00026521" w:rsidRDefault="000265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B05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573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4E9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4B648" w14:textId="77777777" w:rsidR="00026521" w:rsidRDefault="00026521" w:rsidP="009139A6">
      <w:r>
        <w:separator/>
      </w:r>
    </w:p>
  </w:footnote>
  <w:footnote w:type="continuationSeparator" w:id="0">
    <w:p w14:paraId="5C418FEE" w14:textId="77777777" w:rsidR="00026521" w:rsidRDefault="000265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07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98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5F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521"/>
    <w:rsid w:val="0002652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026F2"/>
  <w15:chartTrackingRefBased/>
  <w15:docId w15:val="{BEA3D19C-2FE1-4AFB-9405-E36C035C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2022-11-29T12:24:00Z</dcterms:created>
  <dcterms:modified xsi:type="dcterms:W3CDTF">2022-11-29T12:26:00Z</dcterms:modified>
</cp:coreProperties>
</file>